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07E01" w14:textId="1AFBCA9A" w:rsidR="006B2F86" w:rsidRDefault="00DC7278" w:rsidP="00E71FC3">
      <w:pPr>
        <w:pStyle w:val="NoSpacing"/>
      </w:pPr>
      <w:r>
        <w:rPr>
          <w:u w:val="single"/>
        </w:rPr>
        <w:t>Christopher LEISTON</w:t>
      </w:r>
      <w:r>
        <w:t xml:space="preserve">      (fl.1505)</w:t>
      </w:r>
    </w:p>
    <w:p w14:paraId="48982500" w14:textId="74CC0FBC" w:rsidR="00DC7278" w:rsidRDefault="00DC7278" w:rsidP="00E71FC3">
      <w:pPr>
        <w:pStyle w:val="NoSpacing"/>
      </w:pPr>
      <w:r>
        <w:t>of Doncaster. Alderman.</w:t>
      </w:r>
    </w:p>
    <w:p w14:paraId="53848C3E" w14:textId="1F050490" w:rsidR="00DC7278" w:rsidRDefault="00DC7278" w:rsidP="00E71FC3">
      <w:pPr>
        <w:pStyle w:val="NoSpacing"/>
      </w:pPr>
    </w:p>
    <w:p w14:paraId="1E8CBA38" w14:textId="110678E4" w:rsidR="00DC7278" w:rsidRDefault="00256F45" w:rsidP="00256F45">
      <w:pPr>
        <w:pStyle w:val="NoSpacing"/>
        <w:tabs>
          <w:tab w:val="left" w:pos="3068"/>
        </w:tabs>
      </w:pPr>
      <w:r>
        <w:tab/>
      </w:r>
    </w:p>
    <w:p w14:paraId="1B7D6E7F" w14:textId="77777777" w:rsidR="00256F45" w:rsidRDefault="00256F45" w:rsidP="00256F4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He bequeathed 5s 4d to the gild of </w:t>
      </w:r>
      <w:smartTag w:uri="urn:schemas-microsoft-com:office:smarttags" w:element="place">
        <w:smartTag w:uri="urn:schemas-microsoft-com:office:smarttags" w:element="City">
          <w:r>
            <w:t>Corpus Christi</w:t>
          </w:r>
        </w:smartTag>
      </w:smartTag>
      <w:r>
        <w:t>.</w:t>
      </w:r>
    </w:p>
    <w:p w14:paraId="417C353E" w14:textId="77777777" w:rsidR="00256F45" w:rsidRDefault="00256F45" w:rsidP="00256F45">
      <w:pPr>
        <w:ind w:left="1440"/>
      </w:pPr>
      <w:r>
        <w:t>(</w:t>
      </w:r>
      <w:hyperlink r:id="rId7" w:history="1">
        <w:r w:rsidRPr="009C2E01">
          <w:rPr>
            <w:rStyle w:val="Hyperlink"/>
          </w:rPr>
          <w:t>www.york.ac.uk/inst/cms/resources/crouch/D</w:t>
        </w:r>
      </w:hyperlink>
      <w:r>
        <w:t>)</w:t>
      </w:r>
    </w:p>
    <w:p w14:paraId="3AE770C6" w14:textId="5B9A1749" w:rsidR="00DC7278" w:rsidRDefault="00DC7278" w:rsidP="00256F45">
      <w:r>
        <w:t xml:space="preserve">  4 Oct.1505</w:t>
      </w:r>
      <w:r>
        <w:tab/>
        <w:t>He made his Will.   (W.Y.R. p.104)</w:t>
      </w:r>
    </w:p>
    <w:p w14:paraId="16C547B7" w14:textId="295D0243" w:rsidR="00DC7278" w:rsidRDefault="00DC7278" w:rsidP="00E71FC3">
      <w:pPr>
        <w:pStyle w:val="NoSpacing"/>
      </w:pPr>
    </w:p>
    <w:p w14:paraId="702C8274" w14:textId="76958C3B" w:rsidR="00DC7278" w:rsidRDefault="00DC7278" w:rsidP="00E71FC3">
      <w:pPr>
        <w:pStyle w:val="NoSpacing"/>
      </w:pPr>
    </w:p>
    <w:p w14:paraId="6231A972" w14:textId="263E578D" w:rsidR="00DC7278" w:rsidRDefault="00DC7278" w:rsidP="00E71FC3">
      <w:pPr>
        <w:pStyle w:val="NoSpacing"/>
      </w:pPr>
    </w:p>
    <w:p w14:paraId="40B18D98" w14:textId="551370AD" w:rsidR="00DC7278" w:rsidRDefault="00DC7278" w:rsidP="00E71FC3">
      <w:pPr>
        <w:pStyle w:val="NoSpacing"/>
      </w:pPr>
      <w:r>
        <w:t>25 July 2019</w:t>
      </w:r>
    </w:p>
    <w:p w14:paraId="65D67EED" w14:textId="6C9522A8" w:rsidR="00256F45" w:rsidRDefault="00256F45" w:rsidP="00E71FC3">
      <w:pPr>
        <w:pStyle w:val="NoSpacing"/>
      </w:pPr>
      <w:r>
        <w:t>24 July 2022</w:t>
      </w:r>
    </w:p>
    <w:p w14:paraId="1323F52F" w14:textId="77777777" w:rsidR="00DC7278" w:rsidRPr="00DC7278" w:rsidRDefault="00DC7278" w:rsidP="00E71FC3">
      <w:pPr>
        <w:pStyle w:val="NoSpacing"/>
      </w:pPr>
    </w:p>
    <w:sectPr w:rsidR="00DC7278" w:rsidRPr="00DC7278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E2ECF" w14:textId="77777777" w:rsidR="00DC7278" w:rsidRDefault="00DC7278" w:rsidP="00E71FC3">
      <w:pPr>
        <w:spacing w:after="0" w:line="240" w:lineRule="auto"/>
      </w:pPr>
      <w:r>
        <w:separator/>
      </w:r>
    </w:p>
  </w:endnote>
  <w:endnote w:type="continuationSeparator" w:id="0">
    <w:p w14:paraId="2B8AFF2F" w14:textId="77777777" w:rsidR="00DC7278" w:rsidRDefault="00DC72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B3E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EB4AC" w14:textId="77777777" w:rsidR="00DC7278" w:rsidRDefault="00DC7278" w:rsidP="00E71FC3">
      <w:pPr>
        <w:spacing w:after="0" w:line="240" w:lineRule="auto"/>
      </w:pPr>
      <w:r>
        <w:separator/>
      </w:r>
    </w:p>
  </w:footnote>
  <w:footnote w:type="continuationSeparator" w:id="0">
    <w:p w14:paraId="2061C54A" w14:textId="77777777" w:rsidR="00DC7278" w:rsidRDefault="00DC7278" w:rsidP="00E71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E5E8A"/>
    <w:multiLevelType w:val="hybridMultilevel"/>
    <w:tmpl w:val="6D7A45B2"/>
    <w:lvl w:ilvl="0" w:tplc="B6EAD088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83252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278"/>
    <w:rsid w:val="001A7C09"/>
    <w:rsid w:val="00256F45"/>
    <w:rsid w:val="00577BD5"/>
    <w:rsid w:val="00656CBA"/>
    <w:rsid w:val="006A1F77"/>
    <w:rsid w:val="00733BE7"/>
    <w:rsid w:val="00AB52E8"/>
    <w:rsid w:val="00B16D3F"/>
    <w:rsid w:val="00BB41AC"/>
    <w:rsid w:val="00DC72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81918E9"/>
  <w15:chartTrackingRefBased/>
  <w15:docId w15:val="{6CEFB0ED-7B9A-4218-8417-19B89DADB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56F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york.ac.uk/inst/cms/resources/crouch/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2019-07-25T19:26:00Z</dcterms:created>
  <dcterms:modified xsi:type="dcterms:W3CDTF">2022-07-24T08:56:00Z</dcterms:modified>
</cp:coreProperties>
</file>